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3514D5" w14:textId="77777777" w:rsidR="00184779" w:rsidRDefault="00184779" w:rsidP="0018477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Alexander OKEBOURNE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fl.1406)</w:t>
      </w:r>
    </w:p>
    <w:p w14:paraId="6E6D2F94" w14:textId="77777777" w:rsidR="00184779" w:rsidRDefault="00184779" w:rsidP="00184779">
      <w:pPr>
        <w:pStyle w:val="NoSpacing"/>
        <w:rPr>
          <w:rFonts w:cs="Times New Roman"/>
          <w:szCs w:val="24"/>
        </w:rPr>
      </w:pPr>
    </w:p>
    <w:p w14:paraId="6DC738E0" w14:textId="77777777" w:rsidR="00184779" w:rsidRDefault="00184779" w:rsidP="00184779">
      <w:pPr>
        <w:pStyle w:val="NoSpacing"/>
        <w:rPr>
          <w:rFonts w:cs="Times New Roman"/>
          <w:szCs w:val="24"/>
        </w:rPr>
      </w:pPr>
    </w:p>
    <w:p w14:paraId="0EDDC9D0" w14:textId="77777777" w:rsidR="00184779" w:rsidRDefault="00184779" w:rsidP="0018477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28 Aug.1406</w:t>
      </w:r>
      <w:r>
        <w:rPr>
          <w:rFonts w:cs="Times New Roman"/>
          <w:szCs w:val="24"/>
        </w:rPr>
        <w:tab/>
        <w:t>He was a juror on the inquisition ex officio held in Wantage, Berkshire,</w:t>
      </w:r>
    </w:p>
    <w:p w14:paraId="6D93DB58" w14:textId="77777777" w:rsidR="00184779" w:rsidRDefault="00184779" w:rsidP="0018477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into lands of John </w:t>
      </w:r>
      <w:proofErr w:type="spellStart"/>
      <w:r>
        <w:rPr>
          <w:rFonts w:cs="Times New Roman"/>
          <w:szCs w:val="24"/>
        </w:rPr>
        <w:t>Estbury</w:t>
      </w:r>
      <w:proofErr w:type="spellEnd"/>
      <w:r>
        <w:rPr>
          <w:rFonts w:cs="Times New Roman"/>
          <w:szCs w:val="24"/>
        </w:rPr>
        <w:t>(q.v.).</w:t>
      </w:r>
    </w:p>
    <w:p w14:paraId="5C52B44E" w14:textId="77777777" w:rsidR="00184779" w:rsidRDefault="00184779" w:rsidP="0018477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A744F2">
          <w:rPr>
            <w:rStyle w:val="Hyperlink"/>
            <w:rFonts w:cs="Times New Roman"/>
            <w:szCs w:val="24"/>
          </w:rPr>
          <w:t>https://inquisitionspostmortem.ac.uk/view/inquisition/19-034/35</w:t>
        </w:r>
      </w:hyperlink>
      <w:r>
        <w:rPr>
          <w:rFonts w:cs="Times New Roman"/>
          <w:szCs w:val="24"/>
        </w:rPr>
        <w:t xml:space="preserve"> )</w:t>
      </w:r>
    </w:p>
    <w:p w14:paraId="6BDBFF8E" w14:textId="77777777" w:rsidR="00184779" w:rsidRDefault="00184779" w:rsidP="00184779">
      <w:pPr>
        <w:pStyle w:val="NoSpacing"/>
        <w:rPr>
          <w:rFonts w:cs="Times New Roman"/>
          <w:szCs w:val="24"/>
        </w:rPr>
      </w:pPr>
    </w:p>
    <w:p w14:paraId="71E7E803" w14:textId="77777777" w:rsidR="00184779" w:rsidRDefault="00184779" w:rsidP="00184779">
      <w:pPr>
        <w:pStyle w:val="NoSpacing"/>
        <w:rPr>
          <w:rFonts w:cs="Times New Roman"/>
          <w:szCs w:val="24"/>
        </w:rPr>
      </w:pPr>
    </w:p>
    <w:p w14:paraId="68BCBDFD" w14:textId="77777777" w:rsidR="00184779" w:rsidRDefault="00184779" w:rsidP="0018477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31 December 2023</w:t>
      </w:r>
    </w:p>
    <w:p w14:paraId="341FDE5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5B7240" w14:textId="77777777" w:rsidR="00184779" w:rsidRDefault="00184779" w:rsidP="009139A6">
      <w:r>
        <w:separator/>
      </w:r>
    </w:p>
  </w:endnote>
  <w:endnote w:type="continuationSeparator" w:id="0">
    <w:p w14:paraId="4C111443" w14:textId="77777777" w:rsidR="00184779" w:rsidRDefault="0018477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3A60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85B0E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DFFC8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F602A2" w14:textId="77777777" w:rsidR="00184779" w:rsidRDefault="00184779" w:rsidP="009139A6">
      <w:r>
        <w:separator/>
      </w:r>
    </w:p>
  </w:footnote>
  <w:footnote w:type="continuationSeparator" w:id="0">
    <w:p w14:paraId="284C8D44" w14:textId="77777777" w:rsidR="00184779" w:rsidRDefault="0018477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D5F6F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B6825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A9B3E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4779"/>
    <w:rsid w:val="000666E0"/>
    <w:rsid w:val="00184779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FDB289"/>
  <w15:chartTrackingRefBased/>
  <w15:docId w15:val="{E121B75C-2B9B-4AD6-834D-26132D4ED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18477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quisitionspostmortem.ac.uk/view/inquisition/19-034/35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48</Words>
  <Characters>280</Characters>
  <Application>Microsoft Office Word</Application>
  <DocSecurity>0</DocSecurity>
  <Lines>2</Lines>
  <Paragraphs>1</Paragraphs>
  <ScaleCrop>false</ScaleCrop>
  <Company/>
  <LinksUpToDate>false</LinksUpToDate>
  <CharactersWithSpaces>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2023-12-31T20:52:00Z</dcterms:created>
  <dcterms:modified xsi:type="dcterms:W3CDTF">2023-12-31T20:53:00Z</dcterms:modified>
</cp:coreProperties>
</file>